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37711" w14:textId="0F47837B" w:rsidR="00DE7FB8" w:rsidRPr="00D242CA" w:rsidRDefault="00DE7FB8" w:rsidP="00DE7FB8">
      <w:pPr>
        <w:pStyle w:val="3GPPHeader"/>
        <w:spacing w:after="60"/>
        <w:rPr>
          <w:sz w:val="32"/>
          <w:szCs w:val="32"/>
        </w:rPr>
      </w:pPr>
      <w:r>
        <w:t xml:space="preserve">3GPP TSG-RAN </w:t>
      </w:r>
      <w:r w:rsidRPr="00D242CA">
        <w:t>WG2 #99</w:t>
      </w:r>
      <w:r w:rsidRPr="00D242CA">
        <w:tab/>
      </w:r>
      <w:bookmarkStart w:id="0" w:name="_GoBack"/>
      <w:r w:rsidRPr="00DE7FB8">
        <w:t>R2-1710484</w:t>
      </w:r>
      <w:bookmarkEnd w:id="0"/>
    </w:p>
    <w:p w14:paraId="72AB9061" w14:textId="5A0C52D2" w:rsidR="00DE7FB8" w:rsidRPr="00D242CA" w:rsidRDefault="00DE7FB8" w:rsidP="00DE7FB8">
      <w:pPr>
        <w:pStyle w:val="3GPPHeader"/>
      </w:pPr>
      <w:r w:rsidRPr="00D242CA">
        <w:rPr>
          <w:noProof/>
        </w:rPr>
        <w:t>Prague, Czech Republic, 9</w:t>
      </w:r>
      <w:r w:rsidRPr="00D242CA">
        <w:rPr>
          <w:noProof/>
          <w:vertAlign w:val="superscript"/>
        </w:rPr>
        <w:t>th</w:t>
      </w:r>
      <w:r w:rsidRPr="00D242CA">
        <w:rPr>
          <w:noProof/>
        </w:rPr>
        <w:t xml:space="preserve"> – 13</w:t>
      </w:r>
      <w:r w:rsidRPr="00D242CA">
        <w:rPr>
          <w:noProof/>
          <w:vertAlign w:val="superscript"/>
        </w:rPr>
        <w:t>th</w:t>
      </w:r>
      <w:r w:rsidRPr="00D242CA">
        <w:rPr>
          <w:noProof/>
        </w:rPr>
        <w:t xml:space="preserve"> October 2017</w:t>
      </w:r>
      <w:r w:rsidRPr="00D242CA">
        <w:tab/>
      </w:r>
      <w:r w:rsidRPr="00D242CA">
        <w:rPr>
          <w:i/>
          <w:noProof/>
        </w:rPr>
        <w:t>(</w:t>
      </w:r>
      <w:r>
        <w:rPr>
          <w:i/>
          <w:noProof/>
        </w:rPr>
        <w:t>resubmission</w:t>
      </w:r>
      <w:r w:rsidRPr="00D242CA">
        <w:rPr>
          <w:i/>
          <w:noProof/>
        </w:rPr>
        <w:t xml:space="preserve"> of </w:t>
      </w:r>
      <w:r w:rsidRPr="00DE7FB8">
        <w:rPr>
          <w:i/>
          <w:noProof/>
        </w:rPr>
        <w:t>R2-1708174</w:t>
      </w:r>
      <w:r w:rsidRPr="00D242CA">
        <w:rPr>
          <w:i/>
          <w:noProof/>
        </w:rPr>
        <w:t>)</w:t>
      </w:r>
    </w:p>
    <w:p w14:paraId="3B3DE2EE" w14:textId="77777777" w:rsidR="00D06E22" w:rsidRPr="00CE0424" w:rsidRDefault="00D06E22" w:rsidP="00D06E22">
      <w:pPr>
        <w:pStyle w:val="3GPPHeader"/>
      </w:pPr>
    </w:p>
    <w:p w14:paraId="4A4F422A" w14:textId="243FD6AE"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DE7FB8" w:rsidRPr="00DE7FB8">
        <w:rPr>
          <w:sz w:val="22"/>
          <w:szCs w:val="22"/>
          <w:lang w:val="en-US"/>
        </w:rPr>
        <w:t>10.4.4.4</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5E014DF7"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CC7384" w:rsidRPr="00CC7384">
        <w:rPr>
          <w:sz w:val="22"/>
          <w:szCs w:val="22"/>
        </w:rPr>
        <w:t>Service-based RAT/frequency selection in INACTIVE or in IDLE</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97441BA" w14:textId="6CD63C08" w:rsidR="009D57B2" w:rsidRDefault="00A31848" w:rsidP="00CE0424">
      <w:pPr>
        <w:pStyle w:val="BodyText"/>
      </w:pPr>
      <w:r>
        <w:t xml:space="preserve">In the RAN2#NRAdHoc meeting, in Spokane, the </w:t>
      </w:r>
      <w:r w:rsidR="009D57B2">
        <w:t xml:space="preserve">following </w:t>
      </w:r>
      <w:r w:rsidR="00CC7384">
        <w:t xml:space="preserve">agreements </w:t>
      </w:r>
      <w:r>
        <w:t>were reached</w:t>
      </w:r>
      <w:r w:rsidR="00CC7384">
        <w:t>:</w:t>
      </w:r>
    </w:p>
    <w:p w14:paraId="348DF9E0"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LTE cell selection and reselection mechanisms are the baseline for NR.</w:t>
      </w:r>
    </w:p>
    <w:p w14:paraId="45B7D9C5"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In multi-beam operations, measurement quantity of a cell is derived amongst the beams corresponding to the same cell.</w:t>
      </w:r>
    </w:p>
    <w:p w14:paraId="392A3AC6"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rsidRPr="009E6CDA">
        <w:t>FFS how to derive the cell level measurement quantity from multiple beams (may or may not be different from connected).</w:t>
      </w:r>
    </w:p>
    <w:p w14:paraId="241DA076"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 xml:space="preserve">As in LTE, UE can prioritise a frequency based on service. On the selected </w:t>
      </w:r>
      <w:proofErr w:type="gramStart"/>
      <w:r>
        <w:t>frequency</w:t>
      </w:r>
      <w:proofErr w:type="gramEnd"/>
      <w:r>
        <w:t xml:space="preserve"> the UE attempts to camp on the best cell.</w:t>
      </w:r>
    </w:p>
    <w:p w14:paraId="1FA1A33D"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Suitability criterion: Cell quality is above a threshold; Cell is not barred; Cell belongs to selected/R (E) PLMN. Other conditions (if any) are FFS.</w:t>
      </w:r>
    </w:p>
    <w:p w14:paraId="170022DF" w14:textId="77777777" w:rsidR="00F062AE" w:rsidRDefault="00F062AE" w:rsidP="00F062AE">
      <w:pPr>
        <w:pStyle w:val="Doc-text2"/>
        <w:numPr>
          <w:ilvl w:val="0"/>
          <w:numId w:val="23"/>
        </w:numPr>
        <w:pBdr>
          <w:top w:val="single" w:sz="4" w:space="1" w:color="auto"/>
          <w:left w:val="single" w:sz="4" w:space="4" w:color="auto"/>
          <w:bottom w:val="single" w:sz="4" w:space="1" w:color="auto"/>
          <w:right w:val="single" w:sz="4" w:space="4" w:color="auto"/>
        </w:pBdr>
      </w:pPr>
      <w:r>
        <w:t>Cell broadcasts (e.g. in minimum SI) the service(s) supported by it.</w:t>
      </w:r>
    </w:p>
    <w:p w14:paraId="7B4671F7"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for which services (e.g. MBMS, CSG, V2X, URLLC) we apply this mechanism.</w:t>
      </w:r>
    </w:p>
    <w:p w14:paraId="588F1055"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how this might apply for the case of network slices.</w:t>
      </w:r>
    </w:p>
    <w:p w14:paraId="0372739C" w14:textId="77777777" w:rsidR="00F062AE" w:rsidRDefault="00F062AE" w:rsidP="00F062AE">
      <w:pPr>
        <w:pStyle w:val="Doc-text2"/>
        <w:pBdr>
          <w:top w:val="single" w:sz="4" w:space="1" w:color="auto"/>
          <w:left w:val="single" w:sz="4" w:space="4" w:color="auto"/>
          <w:bottom w:val="single" w:sz="4" w:space="1" w:color="auto"/>
          <w:right w:val="single" w:sz="4" w:space="4" w:color="auto"/>
        </w:pBdr>
        <w:ind w:left="360" w:firstLine="0"/>
      </w:pPr>
      <w:r>
        <w:t>FFS whether a cell may also broadcast service(s) supported in neighbouring frequencies.</w:t>
      </w:r>
    </w:p>
    <w:p w14:paraId="58C9DC45" w14:textId="77777777" w:rsidR="00F062AE" w:rsidRDefault="00F062AE" w:rsidP="00F062AE">
      <w:pPr>
        <w:pStyle w:val="BodyText"/>
      </w:pPr>
    </w:p>
    <w:p w14:paraId="1505FE0C" w14:textId="185B57F7" w:rsidR="00D64B54" w:rsidRDefault="00E818C2" w:rsidP="00D64B54">
      <w:pPr>
        <w:rPr>
          <w:bCs/>
        </w:rPr>
      </w:pPr>
      <w:r>
        <w:rPr>
          <w:bCs/>
        </w:rPr>
        <w:t xml:space="preserve">Some of the open issues related to the type of services that the agreements refer to. In this </w:t>
      </w:r>
      <w:proofErr w:type="gramStart"/>
      <w:r>
        <w:rPr>
          <w:bCs/>
        </w:rPr>
        <w:t>contribution</w:t>
      </w:r>
      <w:proofErr w:type="gramEnd"/>
      <w:r>
        <w:rPr>
          <w:bCs/>
        </w:rPr>
        <w:t xml:space="preserve"> we would like to highlight that s</w:t>
      </w:r>
      <w:r w:rsidR="00D64B54">
        <w:rPr>
          <w:bCs/>
        </w:rPr>
        <w:t xml:space="preserve">ome of the services can be assumed to not be available in the whole network but instead only in a limited part of it, e.g. not in all the RATs and/or on only one or a few of the frequencies. </w:t>
      </w:r>
      <w:r w:rsidR="00D64B54" w:rsidRPr="00CC7384">
        <w:t xml:space="preserve">This </w:t>
      </w:r>
      <w:r w:rsidR="00D64B54">
        <w:t>paper discusses how the service availabilities should impact the UE mobility when in the INACTIVE and IDLE states.</w:t>
      </w:r>
    </w:p>
    <w:p w14:paraId="39951F57" w14:textId="040D9349" w:rsidR="0074606A" w:rsidRDefault="00D64B54" w:rsidP="00CE0424">
      <w:pPr>
        <w:pStyle w:val="BodyText"/>
      </w:pPr>
      <w:r>
        <w:t xml:space="preserve">The different use cases are discussed in section </w:t>
      </w:r>
      <w:r>
        <w:fldChar w:fldCharType="begin"/>
      </w:r>
      <w:r>
        <w:instrText xml:space="preserve"> REF _Ref473901911 \r \h </w:instrText>
      </w:r>
      <w:r>
        <w:fldChar w:fldCharType="separate"/>
      </w:r>
      <w:r>
        <w:t>2</w:t>
      </w:r>
      <w:r>
        <w:fldChar w:fldCharType="end"/>
      </w:r>
      <w:r w:rsidR="00A15917">
        <w:t>.</w:t>
      </w:r>
    </w:p>
    <w:p w14:paraId="7DA32CC7" w14:textId="319F9402" w:rsidR="00D27DB6" w:rsidRPr="00116830" w:rsidRDefault="009D57B2" w:rsidP="00D27DB6">
      <w:pPr>
        <w:pStyle w:val="Heading1"/>
      </w:pPr>
      <w:bookmarkStart w:id="1" w:name="_Ref473901911"/>
      <w:r>
        <w:t>Discussion and proposals</w:t>
      </w:r>
      <w:bookmarkEnd w:id="1"/>
    </w:p>
    <w:p w14:paraId="31BFFB13" w14:textId="488F0106" w:rsidR="00D06E22" w:rsidRDefault="00D06E22" w:rsidP="00D06E22">
      <w:pPr>
        <w:pStyle w:val="Heading2"/>
      </w:pPr>
      <w:r>
        <w:t>I</w:t>
      </w:r>
      <w:r w:rsidRPr="00D06E22">
        <w:t>nitial PLMN/RAT/frequency/cell search</w:t>
      </w:r>
    </w:p>
    <w:p w14:paraId="14AB3C38" w14:textId="0B86D79A" w:rsidR="004C3F74" w:rsidRPr="0074606A" w:rsidRDefault="004C3F74" w:rsidP="00D27DB6">
      <w:pPr>
        <w:rPr>
          <w:bCs/>
        </w:rPr>
      </w:pPr>
      <w:r w:rsidRPr="0074606A">
        <w:rPr>
          <w:bCs/>
        </w:rPr>
        <w:t xml:space="preserve">It is reasonable to </w:t>
      </w:r>
      <w:r w:rsidR="007E52B7" w:rsidRPr="0074606A">
        <w:rPr>
          <w:bCs/>
        </w:rPr>
        <w:t xml:space="preserve">assume that a </w:t>
      </w:r>
      <w:r w:rsidRPr="0074606A">
        <w:rPr>
          <w:bCs/>
        </w:rPr>
        <w:t xml:space="preserve">similar mechanism for PLMN selection </w:t>
      </w:r>
      <w:r w:rsidR="007E52B7" w:rsidRPr="0074606A">
        <w:rPr>
          <w:bCs/>
        </w:rPr>
        <w:t xml:space="preserve">as in LTE is adopted also for NR. Once the UE has been attached, the network can determine what RAT and/or frequency to prioritize for the UE based on e.g. subscriptions or slices. It would thus be possible for the network to inform about the most suitable RAT/frequencies based on </w:t>
      </w:r>
      <w:r w:rsidR="00DC597C">
        <w:rPr>
          <w:bCs/>
        </w:rPr>
        <w:t>UE-</w:t>
      </w:r>
      <w:r w:rsidR="00007740" w:rsidRPr="0074606A">
        <w:rPr>
          <w:bCs/>
        </w:rPr>
        <w:t>specific aspects</w:t>
      </w:r>
      <w:r w:rsidR="0074606A">
        <w:rPr>
          <w:bCs/>
        </w:rPr>
        <w:t>.</w:t>
      </w:r>
      <w:r w:rsidR="00007740" w:rsidRPr="0074606A">
        <w:rPr>
          <w:bCs/>
        </w:rPr>
        <w:t xml:space="preserve"> The UE can then use that information to select the most suitable frequency. The initial PLMN selection should however follow the normal principles.</w:t>
      </w:r>
    </w:p>
    <w:p w14:paraId="5E5E00A7" w14:textId="77777777" w:rsidR="00766582" w:rsidRPr="0074606A" w:rsidRDefault="00766582" w:rsidP="00766582"/>
    <w:p w14:paraId="574BFA5B" w14:textId="17CC96F6" w:rsidR="00766582" w:rsidRPr="0074606A" w:rsidRDefault="00766582" w:rsidP="00766582">
      <w:pPr>
        <w:pStyle w:val="Proposal"/>
      </w:pPr>
      <w:bookmarkStart w:id="2" w:name="_Toc473909644"/>
      <w:bookmarkStart w:id="3" w:name="_Toc473909663"/>
      <w:bookmarkStart w:id="4" w:name="_Toc473909786"/>
      <w:bookmarkStart w:id="5" w:name="_Toc473937472"/>
      <w:bookmarkStart w:id="6" w:name="_Toc478149531"/>
      <w:bookmarkStart w:id="7" w:name="_Toc481597988"/>
      <w:bookmarkStart w:id="8" w:name="_Toc485417921"/>
      <w:bookmarkStart w:id="9" w:name="_Toc490261350"/>
      <w:r w:rsidRPr="0074606A">
        <w:t>It is</w:t>
      </w:r>
      <w:r w:rsidR="0074606A" w:rsidRPr="0074606A">
        <w:t xml:space="preserve"> assumed the UE should follow</w:t>
      </w:r>
      <w:r w:rsidRPr="0074606A">
        <w:t xml:space="preserve"> </w:t>
      </w:r>
      <w:r w:rsidR="00DC597C">
        <w:t xml:space="preserve">the same </w:t>
      </w:r>
      <w:r w:rsidRPr="0074606A">
        <w:t>PLMN selection principles</w:t>
      </w:r>
      <w:r w:rsidR="00DC597C">
        <w:t xml:space="preserve"> as in LTE</w:t>
      </w:r>
      <w:r w:rsidRPr="0074606A">
        <w:t xml:space="preserve">. </w:t>
      </w:r>
      <w:r w:rsidR="0074606A" w:rsidRPr="0074606A">
        <w:t xml:space="preserve">RAT/frequency selection based on service </w:t>
      </w:r>
      <w:r w:rsidRPr="0074606A">
        <w:t xml:space="preserve">availability can be handled </w:t>
      </w:r>
      <w:r w:rsidR="0074606A" w:rsidRPr="0074606A">
        <w:t>after the PLMN selection</w:t>
      </w:r>
      <w:r w:rsidRPr="0074606A">
        <w:t>.</w:t>
      </w:r>
      <w:bookmarkEnd w:id="2"/>
      <w:bookmarkEnd w:id="3"/>
      <w:bookmarkEnd w:id="4"/>
      <w:bookmarkEnd w:id="5"/>
      <w:bookmarkEnd w:id="6"/>
      <w:bookmarkEnd w:id="7"/>
      <w:bookmarkEnd w:id="8"/>
      <w:bookmarkEnd w:id="9"/>
    </w:p>
    <w:p w14:paraId="7C3219C1" w14:textId="77777777" w:rsidR="00116830" w:rsidRDefault="00116830" w:rsidP="00116830">
      <w:pPr>
        <w:pStyle w:val="Heading2"/>
        <w:numPr>
          <w:ilvl w:val="0"/>
          <w:numId w:val="0"/>
        </w:numPr>
        <w:ind w:left="576" w:hanging="576"/>
      </w:pPr>
    </w:p>
    <w:p w14:paraId="3AE428BC" w14:textId="1D05A25A" w:rsidR="007979C1" w:rsidRDefault="00A15917" w:rsidP="007979C1">
      <w:pPr>
        <w:pStyle w:val="Heading2"/>
      </w:pPr>
      <w:r>
        <w:t>I</w:t>
      </w:r>
      <w:r w:rsidR="007979C1">
        <w:t>ntra-frequency cell re-selection</w:t>
      </w:r>
    </w:p>
    <w:p w14:paraId="7EBDDB27" w14:textId="31BAC925" w:rsidR="007979C1" w:rsidRDefault="007979C1" w:rsidP="007979C1">
      <w:r>
        <w:rPr>
          <w:bCs/>
        </w:rPr>
        <w:t>As can be seen by th</w:t>
      </w:r>
      <w:r w:rsidR="00A15917">
        <w:rPr>
          <w:bCs/>
        </w:rPr>
        <w:t>e</w:t>
      </w:r>
      <w:r>
        <w:rPr>
          <w:bCs/>
        </w:rPr>
        <w:t xml:space="preserve"> agreement</w:t>
      </w:r>
      <w:r w:rsidR="00A15917">
        <w:rPr>
          <w:bCs/>
        </w:rPr>
        <w:t>s</w:t>
      </w:r>
      <w:r>
        <w:rPr>
          <w:bCs/>
        </w:rPr>
        <w:t xml:space="preserve"> </w:t>
      </w:r>
      <w:r w:rsidR="00A15917">
        <w:rPr>
          <w:bCs/>
        </w:rPr>
        <w:t xml:space="preserve">from the </w:t>
      </w:r>
      <w:r w:rsidR="005C1B65">
        <w:rPr>
          <w:bCs/>
        </w:rPr>
        <w:t>earlier</w:t>
      </w:r>
      <w:r w:rsidR="00D42264">
        <w:rPr>
          <w:bCs/>
        </w:rPr>
        <w:t xml:space="preserve"> </w:t>
      </w:r>
      <w:r w:rsidR="00A15917">
        <w:rPr>
          <w:bCs/>
        </w:rPr>
        <w:t xml:space="preserve">RAN2 meeting, </w:t>
      </w:r>
      <w:r>
        <w:rPr>
          <w:bCs/>
        </w:rPr>
        <w:t xml:space="preserve">service based cell </w:t>
      </w:r>
      <w:r w:rsidR="00A15917">
        <w:rPr>
          <w:bCs/>
        </w:rPr>
        <w:t>re-</w:t>
      </w:r>
      <w:r>
        <w:rPr>
          <w:bCs/>
        </w:rPr>
        <w:t xml:space="preserve">selection within a frequency </w:t>
      </w:r>
      <w:r w:rsidR="00DD1C73">
        <w:rPr>
          <w:bCs/>
        </w:rPr>
        <w:t>is not supported</w:t>
      </w:r>
      <w:r w:rsidR="00897F60">
        <w:rPr>
          <w:bCs/>
        </w:rPr>
        <w:t xml:space="preserve"> i</w:t>
      </w:r>
      <w:r>
        <w:rPr>
          <w:bCs/>
        </w:rPr>
        <w:t>.e. the UE should always camp on a best cell (e.g. using radio criteria).</w:t>
      </w:r>
    </w:p>
    <w:p w14:paraId="75ECB1CF" w14:textId="3AB7EE93" w:rsidR="007979C1" w:rsidRDefault="00DD1C73" w:rsidP="00116830">
      <w:r>
        <w:t>Since the UE shall camp on the best cell, i.e. not based on service availability, there is thus no need to broadcast service availability information to the UE for intra-frequency cell re-selection.</w:t>
      </w:r>
    </w:p>
    <w:p w14:paraId="302A6744" w14:textId="59DC14F7" w:rsidR="00116830" w:rsidRDefault="007979C1" w:rsidP="0074606A">
      <w:pPr>
        <w:pStyle w:val="Observation"/>
        <w:ind w:left="1701" w:hanging="1701"/>
      </w:pPr>
      <w:bookmarkStart w:id="10" w:name="_Toc473909635"/>
      <w:bookmarkStart w:id="11" w:name="_Toc473909697"/>
      <w:bookmarkStart w:id="12" w:name="_Toc473909732"/>
      <w:bookmarkStart w:id="13" w:name="_Toc473909775"/>
      <w:bookmarkStart w:id="14" w:name="_Toc473937469"/>
      <w:bookmarkStart w:id="15" w:name="_Toc478149535"/>
      <w:bookmarkStart w:id="16" w:name="_Toc481597992"/>
      <w:bookmarkStart w:id="17" w:name="_Toc485417919"/>
      <w:bookmarkStart w:id="18" w:name="_Toc490261348"/>
      <w:r>
        <w:t xml:space="preserve">No need to </w:t>
      </w:r>
      <w:r w:rsidR="00DD1C73">
        <w:t xml:space="preserve">broadcast service </w:t>
      </w:r>
      <w:r>
        <w:t xml:space="preserve">availability information to the UE for intra-frequency </w:t>
      </w:r>
      <w:r w:rsidR="00DD1C73">
        <w:t>cell re-</w:t>
      </w:r>
      <w:r>
        <w:t>selection.</w:t>
      </w:r>
      <w:bookmarkEnd w:id="10"/>
      <w:bookmarkEnd w:id="11"/>
      <w:bookmarkEnd w:id="12"/>
      <w:bookmarkEnd w:id="13"/>
      <w:bookmarkEnd w:id="14"/>
      <w:bookmarkEnd w:id="15"/>
      <w:bookmarkEnd w:id="16"/>
      <w:bookmarkEnd w:id="17"/>
      <w:bookmarkEnd w:id="18"/>
    </w:p>
    <w:p w14:paraId="7DCFD5EC" w14:textId="77777777" w:rsidR="0074606A" w:rsidRDefault="0074606A" w:rsidP="0074606A">
      <w:pPr>
        <w:pStyle w:val="Observation"/>
        <w:numPr>
          <w:ilvl w:val="0"/>
          <w:numId w:val="0"/>
        </w:numPr>
      </w:pPr>
    </w:p>
    <w:p w14:paraId="04A42BEE" w14:textId="679297A0" w:rsidR="007979C1" w:rsidRDefault="00DD1C73" w:rsidP="007979C1">
      <w:pPr>
        <w:pStyle w:val="Heading2"/>
      </w:pPr>
      <w:r>
        <w:t>I</w:t>
      </w:r>
      <w:r w:rsidR="007979C1">
        <w:t>nter-frequency</w:t>
      </w:r>
      <w:r w:rsidR="00422289">
        <w:t>/RAT</w:t>
      </w:r>
      <w:r w:rsidR="007979C1">
        <w:t xml:space="preserve"> cell re-selection</w:t>
      </w:r>
    </w:p>
    <w:p w14:paraId="2AF815C2" w14:textId="19E7865F" w:rsidR="008B2931" w:rsidRPr="0074606A" w:rsidRDefault="008B2931" w:rsidP="0074606A">
      <w:pPr>
        <w:rPr>
          <w:bCs/>
        </w:rPr>
      </w:pPr>
      <w:bookmarkStart w:id="19" w:name="_Toc473909636"/>
      <w:bookmarkStart w:id="20" w:name="_Toc473909698"/>
      <w:r w:rsidRPr="0074606A">
        <w:rPr>
          <w:bCs/>
        </w:rPr>
        <w:t>A</w:t>
      </w:r>
      <w:r w:rsidR="00D42264" w:rsidRPr="0074606A">
        <w:rPr>
          <w:bCs/>
        </w:rPr>
        <w:t>ccording to the agreements</w:t>
      </w:r>
      <w:r w:rsidRPr="0074606A">
        <w:rPr>
          <w:bCs/>
        </w:rPr>
        <w:t xml:space="preserve"> </w:t>
      </w:r>
      <w:r w:rsidR="00D42264" w:rsidRPr="0074606A">
        <w:rPr>
          <w:bCs/>
        </w:rPr>
        <w:t xml:space="preserve">at </w:t>
      </w:r>
      <w:r w:rsidRPr="0074606A">
        <w:rPr>
          <w:bCs/>
        </w:rPr>
        <w:t>the last RAN2 meeting</w:t>
      </w:r>
      <w:r w:rsidR="00BF3C1D" w:rsidRPr="0074606A">
        <w:rPr>
          <w:bCs/>
        </w:rPr>
        <w:t>,</w:t>
      </w:r>
      <w:r w:rsidRPr="0074606A">
        <w:rPr>
          <w:bCs/>
        </w:rPr>
        <w:t xml:space="preserve"> service based frequency selection</w:t>
      </w:r>
      <w:r w:rsidR="00D42264" w:rsidRPr="0074606A">
        <w:rPr>
          <w:bCs/>
        </w:rPr>
        <w:t xml:space="preserve"> is supported</w:t>
      </w:r>
      <w:r w:rsidRPr="0074606A">
        <w:rPr>
          <w:bCs/>
        </w:rPr>
        <w:t xml:space="preserve">. The cell should broadcast available </w:t>
      </w:r>
      <w:r w:rsidR="00A368BA" w:rsidRPr="0074606A">
        <w:rPr>
          <w:bCs/>
        </w:rPr>
        <w:t>services;</w:t>
      </w:r>
      <w:r w:rsidRPr="0074606A">
        <w:rPr>
          <w:bCs/>
        </w:rPr>
        <w:t xml:space="preserve"> which services is FFS. It is also FFS </w:t>
      </w:r>
      <w:r w:rsidR="00D42264" w:rsidRPr="0074606A">
        <w:rPr>
          <w:bCs/>
        </w:rPr>
        <w:t>whether a cell may also broadcast service(s) supported in neighbouring frequencies.</w:t>
      </w:r>
      <w:bookmarkEnd w:id="19"/>
      <w:bookmarkEnd w:id="20"/>
    </w:p>
    <w:p w14:paraId="20393F25" w14:textId="362C667E" w:rsidR="00CB0CDA" w:rsidRPr="0074606A" w:rsidRDefault="008B2931" w:rsidP="0074606A">
      <w:pPr>
        <w:rPr>
          <w:bCs/>
        </w:rPr>
      </w:pPr>
      <w:bookmarkStart w:id="21" w:name="_Toc473909637"/>
      <w:bookmarkStart w:id="22" w:name="_Toc473909699"/>
      <w:r w:rsidRPr="0074606A">
        <w:rPr>
          <w:bCs/>
        </w:rPr>
        <w:t xml:space="preserve">In our view </w:t>
      </w:r>
      <w:r w:rsidR="00A375B3">
        <w:rPr>
          <w:bCs/>
        </w:rPr>
        <w:t xml:space="preserve">broadcasting </w:t>
      </w:r>
      <w:r w:rsidR="00D42264" w:rsidRPr="0074606A">
        <w:rPr>
          <w:bCs/>
        </w:rPr>
        <w:t xml:space="preserve">the service availability of neighbouring frequencies </w:t>
      </w:r>
      <w:r w:rsidR="00CB0CDA" w:rsidRPr="0074606A">
        <w:rPr>
          <w:bCs/>
        </w:rPr>
        <w:t xml:space="preserve">should, </w:t>
      </w:r>
      <w:r w:rsidR="00897F60">
        <w:rPr>
          <w:bCs/>
        </w:rPr>
        <w:t xml:space="preserve">as much as possible, be avoided. In our view that is not a scalable solution for NR since we would have to add service </w:t>
      </w:r>
      <w:r w:rsidR="00CB0CDA" w:rsidRPr="0074606A">
        <w:rPr>
          <w:bCs/>
        </w:rPr>
        <w:t>information in the system information when</w:t>
      </w:r>
      <w:r w:rsidR="000B6A2F" w:rsidRPr="0074606A">
        <w:rPr>
          <w:bCs/>
        </w:rPr>
        <w:t>ever</w:t>
      </w:r>
      <w:r w:rsidR="00CB0CDA" w:rsidRPr="0074606A">
        <w:rPr>
          <w:bCs/>
        </w:rPr>
        <w:t xml:space="preserve"> new services are added. The mechanism should instead be future proof and possible to scale.</w:t>
      </w:r>
      <w:bookmarkEnd w:id="21"/>
      <w:bookmarkEnd w:id="22"/>
    </w:p>
    <w:p w14:paraId="03B50235" w14:textId="4D084904" w:rsidR="00EC2DEF" w:rsidRPr="0074606A" w:rsidRDefault="00422289" w:rsidP="00422289">
      <w:pPr>
        <w:rPr>
          <w:bCs/>
        </w:rPr>
      </w:pPr>
      <w:r w:rsidRPr="0074606A">
        <w:rPr>
          <w:bCs/>
        </w:rPr>
        <w:t xml:space="preserve">A better way would </w:t>
      </w:r>
      <w:r w:rsidR="000B6A2F" w:rsidRPr="0074606A">
        <w:rPr>
          <w:bCs/>
        </w:rPr>
        <w:t xml:space="preserve">therefore </w:t>
      </w:r>
      <w:r w:rsidR="00EC2DEF" w:rsidRPr="0074606A">
        <w:rPr>
          <w:bCs/>
        </w:rPr>
        <w:t xml:space="preserve">be </w:t>
      </w:r>
      <w:r w:rsidRPr="0074606A">
        <w:rPr>
          <w:bCs/>
        </w:rPr>
        <w:t xml:space="preserve">to </w:t>
      </w:r>
      <w:r w:rsidR="000B6A2F" w:rsidRPr="0074606A">
        <w:rPr>
          <w:bCs/>
        </w:rPr>
        <w:t xml:space="preserve">instead </w:t>
      </w:r>
      <w:r w:rsidRPr="0074606A">
        <w:rPr>
          <w:bCs/>
        </w:rPr>
        <w:t xml:space="preserve">use dedicated signalling for configuring the UE </w:t>
      </w:r>
      <w:r w:rsidR="00EC2DEF" w:rsidRPr="0074606A">
        <w:rPr>
          <w:bCs/>
        </w:rPr>
        <w:t xml:space="preserve">RAT/frequency selection </w:t>
      </w:r>
      <w:r w:rsidRPr="0074606A">
        <w:rPr>
          <w:bCs/>
        </w:rPr>
        <w:t>behaviour</w:t>
      </w:r>
      <w:r w:rsidR="00D00FB4" w:rsidRPr="0074606A">
        <w:rPr>
          <w:bCs/>
        </w:rPr>
        <w:t>,</w:t>
      </w:r>
      <w:r w:rsidR="00EC2DEF" w:rsidRPr="0074606A">
        <w:rPr>
          <w:bCs/>
        </w:rPr>
        <w:t xml:space="preserve"> </w:t>
      </w:r>
      <w:r w:rsidR="00897F60" w:rsidRPr="0074606A">
        <w:rPr>
          <w:bCs/>
        </w:rPr>
        <w:t>like</w:t>
      </w:r>
      <w:r w:rsidR="00EC2DEF" w:rsidRPr="0074606A">
        <w:rPr>
          <w:bCs/>
        </w:rPr>
        <w:t xml:space="preserve"> what is done today </w:t>
      </w:r>
      <w:r w:rsidR="00D00FB4" w:rsidRPr="0074606A">
        <w:rPr>
          <w:bCs/>
        </w:rPr>
        <w:t xml:space="preserve">e.g. </w:t>
      </w:r>
      <w:r w:rsidR="00EC2DEF" w:rsidRPr="0074606A">
        <w:rPr>
          <w:bCs/>
        </w:rPr>
        <w:t xml:space="preserve">in the </w:t>
      </w:r>
      <w:proofErr w:type="spellStart"/>
      <w:r w:rsidR="00EC2DEF" w:rsidRPr="0074606A">
        <w:rPr>
          <w:bCs/>
        </w:rPr>
        <w:t>IdleModeMobilityControlInfo</w:t>
      </w:r>
      <w:proofErr w:type="spellEnd"/>
      <w:r w:rsidR="00EC2DEF" w:rsidRPr="0074606A">
        <w:rPr>
          <w:bCs/>
        </w:rPr>
        <w:t xml:space="preserve"> IE in the RRC release message. </w:t>
      </w:r>
      <w:r w:rsidR="00D00FB4" w:rsidRPr="0074606A">
        <w:rPr>
          <w:bCs/>
        </w:rPr>
        <w:t>T</w:t>
      </w:r>
      <w:r w:rsidR="00EC2DEF" w:rsidRPr="0074606A">
        <w:rPr>
          <w:bCs/>
        </w:rPr>
        <w:t>he d</w:t>
      </w:r>
      <w:r w:rsidRPr="0074606A">
        <w:rPr>
          <w:bCs/>
        </w:rPr>
        <w:t xml:space="preserve">edicated signalling </w:t>
      </w:r>
      <w:r w:rsidR="00D00FB4" w:rsidRPr="0074606A">
        <w:rPr>
          <w:bCs/>
        </w:rPr>
        <w:t xml:space="preserve">thus </w:t>
      </w:r>
      <w:r w:rsidRPr="0074606A">
        <w:rPr>
          <w:bCs/>
        </w:rPr>
        <w:t>contain</w:t>
      </w:r>
      <w:r w:rsidR="00D00FB4" w:rsidRPr="0074606A">
        <w:rPr>
          <w:bCs/>
        </w:rPr>
        <w:t>s</w:t>
      </w:r>
      <w:r w:rsidRPr="0074606A">
        <w:rPr>
          <w:bCs/>
        </w:rPr>
        <w:t xml:space="preserve"> RAT/frequency selection criteria</w:t>
      </w:r>
      <w:r w:rsidR="00D00FB4" w:rsidRPr="0074606A">
        <w:rPr>
          <w:bCs/>
        </w:rPr>
        <w:t>,</w:t>
      </w:r>
      <w:r w:rsidRPr="0074606A">
        <w:rPr>
          <w:bCs/>
        </w:rPr>
        <w:t xml:space="preserve"> which </w:t>
      </w:r>
      <w:r w:rsidR="00D00FB4" w:rsidRPr="0074606A">
        <w:rPr>
          <w:bCs/>
        </w:rPr>
        <w:t xml:space="preserve">may be </w:t>
      </w:r>
      <w:r w:rsidRPr="0074606A">
        <w:rPr>
          <w:bCs/>
        </w:rPr>
        <w:t xml:space="preserve">UE specific and based on </w:t>
      </w:r>
      <w:r w:rsidR="00D00FB4" w:rsidRPr="0074606A">
        <w:rPr>
          <w:bCs/>
        </w:rPr>
        <w:t>availability</w:t>
      </w:r>
      <w:r w:rsidR="00CB0CDA" w:rsidRPr="0074606A">
        <w:rPr>
          <w:bCs/>
        </w:rPr>
        <w:t xml:space="preserve"> </w:t>
      </w:r>
      <w:r w:rsidR="0074606A" w:rsidRPr="0074606A">
        <w:rPr>
          <w:bCs/>
        </w:rPr>
        <w:t>of services of interest for the UE</w:t>
      </w:r>
      <w:r w:rsidRPr="0074606A">
        <w:rPr>
          <w:bCs/>
        </w:rPr>
        <w:t>.</w:t>
      </w:r>
    </w:p>
    <w:p w14:paraId="02361CBC" w14:textId="2B24E29A" w:rsidR="0014376A" w:rsidRPr="009331FF" w:rsidRDefault="0014376A" w:rsidP="0014376A">
      <w:pPr>
        <w:pStyle w:val="Proposal"/>
      </w:pPr>
      <w:bookmarkStart w:id="23" w:name="_Toc473909645"/>
      <w:bookmarkStart w:id="24" w:name="_Toc473909664"/>
      <w:bookmarkStart w:id="25" w:name="_Toc473909787"/>
      <w:bookmarkStart w:id="26" w:name="_Toc473937473"/>
      <w:bookmarkStart w:id="27" w:name="_Toc478149532"/>
      <w:bookmarkStart w:id="28" w:name="_Toc481597989"/>
      <w:bookmarkStart w:id="29" w:name="_Toc485417922"/>
      <w:bookmarkStart w:id="30" w:name="_Toc490261351"/>
      <w:r w:rsidRPr="009331FF">
        <w:t>S</w:t>
      </w:r>
      <w:r w:rsidR="00B45B8D" w:rsidRPr="00116830">
        <w:t>ervice</w:t>
      </w:r>
      <w:r w:rsidRPr="009331FF">
        <w:t xml:space="preserve"> based cell </w:t>
      </w:r>
      <w:r w:rsidR="009331FF" w:rsidRPr="00690086">
        <w:t>re-</w:t>
      </w:r>
      <w:r w:rsidRPr="009331FF">
        <w:t xml:space="preserve">selection between frequencies and RATs for registered UEs </w:t>
      </w:r>
      <w:r w:rsidR="00116830">
        <w:t>should</w:t>
      </w:r>
      <w:r w:rsidRPr="009331FF">
        <w:t xml:space="preserve"> be </w:t>
      </w:r>
      <w:r w:rsidR="00116830">
        <w:t xml:space="preserve">possible to control </w:t>
      </w:r>
      <w:r w:rsidRPr="009331FF">
        <w:t>by the network u</w:t>
      </w:r>
      <w:r w:rsidR="00B34D7F" w:rsidRPr="009331FF">
        <w:t xml:space="preserve">sing dedicated signalling. The network should </w:t>
      </w:r>
      <w:r w:rsidR="00116830">
        <w:t xml:space="preserve">then </w:t>
      </w:r>
      <w:r w:rsidR="00B34D7F" w:rsidRPr="009331FF">
        <w:t xml:space="preserve">handle </w:t>
      </w:r>
      <w:r w:rsidR="009331FF" w:rsidRPr="00690086">
        <w:t>the service</w:t>
      </w:r>
      <w:r w:rsidR="00B34D7F" w:rsidRPr="009331FF">
        <w:t xml:space="preserve"> availability aspects</w:t>
      </w:r>
      <w:r w:rsidR="009331FF" w:rsidRPr="00690086">
        <w:t>,</w:t>
      </w:r>
      <w:r w:rsidRPr="009331FF">
        <w:t xml:space="preserve"> i.e. </w:t>
      </w:r>
      <w:r w:rsidR="009331FF" w:rsidRPr="00690086">
        <w:t>t</w:t>
      </w:r>
      <w:r w:rsidRPr="009331FF">
        <w:t xml:space="preserve">he UE does not need to be aware of that the RAT / frequency selection is based on </w:t>
      </w:r>
      <w:r w:rsidR="009331FF" w:rsidRPr="00690086">
        <w:t xml:space="preserve">service </w:t>
      </w:r>
      <w:r w:rsidRPr="009331FF">
        <w:t>availability.</w:t>
      </w:r>
      <w:bookmarkEnd w:id="23"/>
      <w:bookmarkEnd w:id="24"/>
      <w:bookmarkEnd w:id="25"/>
      <w:bookmarkEnd w:id="26"/>
      <w:bookmarkEnd w:id="27"/>
      <w:bookmarkEnd w:id="28"/>
      <w:bookmarkEnd w:id="29"/>
      <w:bookmarkEnd w:id="30"/>
    </w:p>
    <w:p w14:paraId="4D49B830" w14:textId="77777777" w:rsidR="0014376A" w:rsidRDefault="0014376A" w:rsidP="0014376A">
      <w:pPr>
        <w:pStyle w:val="Proposal"/>
        <w:numPr>
          <w:ilvl w:val="0"/>
          <w:numId w:val="0"/>
        </w:numPr>
      </w:pPr>
    </w:p>
    <w:p w14:paraId="1CD85531" w14:textId="00CCBC3E" w:rsidR="007979C1" w:rsidRDefault="00B34D7F" w:rsidP="00584075">
      <w:pPr>
        <w:pStyle w:val="Heading1"/>
      </w:pPr>
      <w:r>
        <w:t>Summary</w:t>
      </w:r>
    </w:p>
    <w:p w14:paraId="33764802" w14:textId="4F20C0D9" w:rsidR="00584075" w:rsidRPr="00572E9A" w:rsidRDefault="00584075" w:rsidP="00572E9A">
      <w:pPr>
        <w:rPr>
          <w:bCs/>
        </w:rPr>
      </w:pPr>
      <w:bookmarkStart w:id="31" w:name="_Toc473909638"/>
      <w:bookmarkStart w:id="32" w:name="_Toc473909700"/>
      <w:bookmarkStart w:id="33" w:name="_Toc473909733"/>
      <w:r w:rsidRPr="00572E9A">
        <w:rPr>
          <w:bCs/>
        </w:rPr>
        <w:t xml:space="preserve">As can be seen by previous section it is possible to </w:t>
      </w:r>
      <w:r w:rsidR="00116830" w:rsidRPr="00572E9A">
        <w:rPr>
          <w:bCs/>
        </w:rPr>
        <w:t xml:space="preserve">minimize the amount of service availability information </w:t>
      </w:r>
      <w:proofErr w:type="spellStart"/>
      <w:r w:rsidRPr="00572E9A">
        <w:rPr>
          <w:bCs/>
        </w:rPr>
        <w:t>the</w:t>
      </w:r>
      <w:proofErr w:type="spellEnd"/>
      <w:r w:rsidRPr="00572E9A">
        <w:rPr>
          <w:bCs/>
        </w:rPr>
        <w:t xml:space="preserve"> RAN broadcast</w:t>
      </w:r>
      <w:r w:rsidR="00CB62FF" w:rsidRPr="00572E9A">
        <w:rPr>
          <w:bCs/>
        </w:rPr>
        <w:t>s</w:t>
      </w:r>
      <w:r w:rsidRPr="00572E9A">
        <w:rPr>
          <w:bCs/>
        </w:rPr>
        <w:t xml:space="preserve"> to the UE</w:t>
      </w:r>
      <w:r w:rsidR="00116830" w:rsidRPr="00572E9A">
        <w:rPr>
          <w:bCs/>
        </w:rPr>
        <w:t>,</w:t>
      </w:r>
      <w:r w:rsidRPr="00572E9A">
        <w:rPr>
          <w:bCs/>
        </w:rPr>
        <w:t xml:space="preserve"> while still being able to handle cases where all </w:t>
      </w:r>
      <w:r w:rsidR="00CB62FF" w:rsidRPr="00572E9A">
        <w:rPr>
          <w:bCs/>
        </w:rPr>
        <w:t xml:space="preserve">services </w:t>
      </w:r>
      <w:r w:rsidRPr="00572E9A">
        <w:rPr>
          <w:bCs/>
        </w:rPr>
        <w:t xml:space="preserve">are not supported everywhere. The </w:t>
      </w:r>
      <w:r w:rsidR="00116830" w:rsidRPr="00572E9A">
        <w:rPr>
          <w:bCs/>
        </w:rPr>
        <w:t xml:space="preserve">gives some significant </w:t>
      </w:r>
      <w:r w:rsidRPr="00572E9A">
        <w:rPr>
          <w:bCs/>
        </w:rPr>
        <w:t>advantages</w:t>
      </w:r>
      <w:r w:rsidR="00116830" w:rsidRPr="00572E9A">
        <w:rPr>
          <w:bCs/>
        </w:rPr>
        <w:t>:</w:t>
      </w:r>
      <w:bookmarkEnd w:id="31"/>
      <w:bookmarkEnd w:id="32"/>
      <w:bookmarkEnd w:id="33"/>
    </w:p>
    <w:p w14:paraId="1C1955C5" w14:textId="27D165AE" w:rsidR="00584075" w:rsidRPr="000126C2" w:rsidRDefault="00584075" w:rsidP="00572E9A">
      <w:pPr>
        <w:pStyle w:val="ListParagraph"/>
        <w:numPr>
          <w:ilvl w:val="0"/>
          <w:numId w:val="25"/>
        </w:numPr>
        <w:rPr>
          <w:rFonts w:ascii="Arial" w:hAnsi="Arial" w:cs="Arial"/>
          <w:bCs/>
          <w:sz w:val="20"/>
        </w:rPr>
      </w:pPr>
      <w:bookmarkStart w:id="34" w:name="_Toc473909639"/>
      <w:bookmarkStart w:id="35" w:name="_Toc473909701"/>
      <w:bookmarkStart w:id="36" w:name="_Toc473909734"/>
      <w:r w:rsidRPr="000126C2">
        <w:rPr>
          <w:rFonts w:ascii="Arial" w:hAnsi="Arial" w:cs="Arial"/>
          <w:bCs/>
          <w:sz w:val="20"/>
        </w:rPr>
        <w:t xml:space="preserve">It reduces broadcast overhead or </w:t>
      </w:r>
      <w:proofErr w:type="spellStart"/>
      <w:r w:rsidRPr="000126C2">
        <w:rPr>
          <w:rFonts w:ascii="Arial" w:hAnsi="Arial" w:cs="Arial"/>
          <w:bCs/>
          <w:sz w:val="20"/>
        </w:rPr>
        <w:t>signalling</w:t>
      </w:r>
      <w:proofErr w:type="spellEnd"/>
      <w:r w:rsidRPr="000126C2">
        <w:rPr>
          <w:rFonts w:ascii="Arial" w:hAnsi="Arial" w:cs="Arial"/>
          <w:bCs/>
          <w:sz w:val="20"/>
        </w:rPr>
        <w:t xml:space="preserve">, especially </w:t>
      </w:r>
      <w:r w:rsidR="00CB62FF" w:rsidRPr="000126C2">
        <w:rPr>
          <w:rFonts w:ascii="Arial" w:hAnsi="Arial" w:cs="Arial"/>
          <w:bCs/>
          <w:sz w:val="20"/>
        </w:rPr>
        <w:t>when the number of services increases</w:t>
      </w:r>
      <w:bookmarkEnd w:id="34"/>
      <w:bookmarkEnd w:id="35"/>
      <w:bookmarkEnd w:id="36"/>
    </w:p>
    <w:p w14:paraId="2445FCE7" w14:textId="4175B2C4" w:rsidR="00584075" w:rsidRPr="000126C2" w:rsidRDefault="00584075" w:rsidP="00572E9A">
      <w:pPr>
        <w:pStyle w:val="ListParagraph"/>
        <w:numPr>
          <w:ilvl w:val="0"/>
          <w:numId w:val="25"/>
        </w:numPr>
        <w:rPr>
          <w:rFonts w:ascii="Arial" w:hAnsi="Arial" w:cs="Arial"/>
          <w:bCs/>
          <w:sz w:val="20"/>
        </w:rPr>
      </w:pPr>
      <w:bookmarkStart w:id="37" w:name="_Toc473909640"/>
      <w:bookmarkStart w:id="38" w:name="_Toc473909702"/>
      <w:bookmarkStart w:id="39" w:name="_Toc473909735"/>
      <w:r w:rsidRPr="000126C2">
        <w:rPr>
          <w:rFonts w:ascii="Arial" w:hAnsi="Arial" w:cs="Arial"/>
          <w:bCs/>
          <w:sz w:val="20"/>
        </w:rPr>
        <w:t xml:space="preserve">Keeping the UE unaware of </w:t>
      </w:r>
      <w:r w:rsidR="00CB62FF" w:rsidRPr="000126C2">
        <w:rPr>
          <w:rFonts w:ascii="Arial" w:hAnsi="Arial" w:cs="Arial"/>
          <w:bCs/>
          <w:sz w:val="20"/>
        </w:rPr>
        <w:t xml:space="preserve">service </w:t>
      </w:r>
      <w:r w:rsidRPr="000126C2">
        <w:rPr>
          <w:rFonts w:ascii="Arial" w:hAnsi="Arial" w:cs="Arial"/>
          <w:bCs/>
          <w:sz w:val="20"/>
        </w:rPr>
        <w:t>availab</w:t>
      </w:r>
      <w:r w:rsidR="00CB62FF" w:rsidRPr="000126C2">
        <w:rPr>
          <w:rFonts w:ascii="Arial" w:hAnsi="Arial" w:cs="Arial"/>
          <w:bCs/>
          <w:sz w:val="20"/>
        </w:rPr>
        <w:t>ility</w:t>
      </w:r>
      <w:r w:rsidRPr="000126C2">
        <w:rPr>
          <w:rFonts w:ascii="Arial" w:hAnsi="Arial" w:cs="Arial"/>
          <w:bCs/>
          <w:sz w:val="20"/>
        </w:rPr>
        <w:t xml:space="preserve"> on the RAN level is future pr</w:t>
      </w:r>
      <w:r w:rsidR="00B34D7F" w:rsidRPr="000126C2">
        <w:rPr>
          <w:rFonts w:ascii="Arial" w:hAnsi="Arial" w:cs="Arial"/>
          <w:bCs/>
          <w:sz w:val="20"/>
        </w:rPr>
        <w:t>o</w:t>
      </w:r>
      <w:r w:rsidRPr="000126C2">
        <w:rPr>
          <w:rFonts w:ascii="Arial" w:hAnsi="Arial" w:cs="Arial"/>
          <w:bCs/>
          <w:sz w:val="20"/>
        </w:rPr>
        <w:t xml:space="preserve">of and will </w:t>
      </w:r>
      <w:r w:rsidR="00CB62FF" w:rsidRPr="000126C2">
        <w:rPr>
          <w:rFonts w:ascii="Arial" w:hAnsi="Arial" w:cs="Arial"/>
          <w:bCs/>
          <w:sz w:val="20"/>
        </w:rPr>
        <w:t xml:space="preserve">limit the </w:t>
      </w:r>
      <w:r w:rsidRPr="000126C2">
        <w:rPr>
          <w:rFonts w:ascii="Arial" w:hAnsi="Arial" w:cs="Arial"/>
          <w:bCs/>
          <w:sz w:val="20"/>
        </w:rPr>
        <w:t xml:space="preserve">standard changes to add new </w:t>
      </w:r>
      <w:r w:rsidR="00CB62FF" w:rsidRPr="000126C2">
        <w:rPr>
          <w:rFonts w:ascii="Arial" w:hAnsi="Arial" w:cs="Arial"/>
          <w:bCs/>
          <w:sz w:val="20"/>
        </w:rPr>
        <w:t>services</w:t>
      </w:r>
      <w:bookmarkEnd w:id="37"/>
      <w:bookmarkEnd w:id="38"/>
      <w:bookmarkEnd w:id="39"/>
    </w:p>
    <w:p w14:paraId="594E7C93" w14:textId="77777777" w:rsidR="00116830" w:rsidRDefault="00116830" w:rsidP="00116830">
      <w:pPr>
        <w:pStyle w:val="Observation"/>
        <w:numPr>
          <w:ilvl w:val="0"/>
          <w:numId w:val="0"/>
        </w:numPr>
        <w:ind w:left="1701" w:hanging="1701"/>
        <w:rPr>
          <w:b w:val="0"/>
        </w:rPr>
      </w:pPr>
    </w:p>
    <w:p w14:paraId="5C4A2A39" w14:textId="2E013D8B" w:rsidR="00584075" w:rsidRDefault="00CB62FF" w:rsidP="00584075">
      <w:pPr>
        <w:pStyle w:val="Proposal"/>
      </w:pPr>
      <w:bookmarkStart w:id="40" w:name="_Toc473909646"/>
      <w:bookmarkStart w:id="41" w:name="_Toc473909665"/>
      <w:bookmarkStart w:id="42" w:name="_Toc473909788"/>
      <w:bookmarkStart w:id="43" w:name="_Toc473937474"/>
      <w:bookmarkStart w:id="44" w:name="_Toc478149533"/>
      <w:bookmarkStart w:id="45" w:name="_Toc481597990"/>
      <w:bookmarkStart w:id="46" w:name="_Toc485417923"/>
      <w:bookmarkStart w:id="47" w:name="_Toc490261352"/>
      <w:r>
        <w:t xml:space="preserve">Service </w:t>
      </w:r>
      <w:r w:rsidR="00584075">
        <w:t xml:space="preserve">availability </w:t>
      </w:r>
      <w:r>
        <w:t xml:space="preserve">per frequency or RAT </w:t>
      </w:r>
      <w:r w:rsidR="00400B1D">
        <w:t>should</w:t>
      </w:r>
      <w:r w:rsidR="00116830">
        <w:t>, to as large extent as possible,</w:t>
      </w:r>
      <w:r w:rsidR="00400B1D">
        <w:t xml:space="preserve"> be handled by the network without the need for the UE </w:t>
      </w:r>
      <w:r w:rsidR="00116830">
        <w:t>to be aware of it</w:t>
      </w:r>
      <w:r w:rsidR="00584075">
        <w:t>.</w:t>
      </w:r>
      <w:bookmarkEnd w:id="40"/>
      <w:bookmarkEnd w:id="41"/>
      <w:bookmarkEnd w:id="42"/>
      <w:bookmarkEnd w:id="43"/>
      <w:bookmarkEnd w:id="44"/>
      <w:bookmarkEnd w:id="45"/>
      <w:bookmarkEnd w:id="46"/>
      <w:bookmarkEnd w:id="47"/>
    </w:p>
    <w:p w14:paraId="1397E018" w14:textId="7645A35C" w:rsidR="00584075" w:rsidRDefault="00584075" w:rsidP="00584075">
      <w:pPr>
        <w:pStyle w:val="Proposal"/>
      </w:pPr>
      <w:bookmarkStart w:id="48" w:name="_Toc473909647"/>
      <w:bookmarkStart w:id="49" w:name="_Toc473909666"/>
      <w:bookmarkStart w:id="50" w:name="_Toc473909789"/>
      <w:bookmarkStart w:id="51" w:name="_Toc473937475"/>
      <w:bookmarkStart w:id="52" w:name="_Toc478149534"/>
      <w:bookmarkStart w:id="53" w:name="_Toc481597991"/>
      <w:bookmarkStart w:id="54" w:name="_Toc485417924"/>
      <w:bookmarkStart w:id="55" w:name="_Toc490261353"/>
      <w:r>
        <w:t xml:space="preserve">Generic mechanism </w:t>
      </w:r>
      <w:r w:rsidR="00116830">
        <w:t>should</w:t>
      </w:r>
      <w:r>
        <w:t xml:space="preserve"> be defined for RAT/frequency selection within a PLMN which can be configured </w:t>
      </w:r>
      <w:r w:rsidR="00CB62FF">
        <w:t xml:space="preserve">e.g. </w:t>
      </w:r>
      <w:r>
        <w:t xml:space="preserve">based on </w:t>
      </w:r>
      <w:r w:rsidR="00CB62FF">
        <w:t>s</w:t>
      </w:r>
      <w:r w:rsidR="00291A75">
        <w:t xml:space="preserve">ervice availability, </w:t>
      </w:r>
      <w:r>
        <w:t xml:space="preserve">which </w:t>
      </w:r>
      <w:r w:rsidR="00291A75">
        <w:t xml:space="preserve">then </w:t>
      </w:r>
      <w:r>
        <w:t>is transparent to the UE.</w:t>
      </w:r>
      <w:bookmarkEnd w:id="48"/>
      <w:bookmarkEnd w:id="49"/>
      <w:bookmarkEnd w:id="50"/>
      <w:bookmarkEnd w:id="51"/>
      <w:bookmarkEnd w:id="52"/>
      <w:bookmarkEnd w:id="53"/>
      <w:bookmarkEnd w:id="54"/>
      <w:bookmarkEnd w:id="55"/>
    </w:p>
    <w:p w14:paraId="0E127F7B" w14:textId="6B230D61" w:rsidR="009D57B2" w:rsidRDefault="009D57B2" w:rsidP="00CD6892">
      <w:pPr>
        <w:rPr>
          <w:bCs/>
        </w:rPr>
      </w:pPr>
    </w:p>
    <w:p w14:paraId="470EB1A9" w14:textId="2D17820A" w:rsidR="00584075" w:rsidRDefault="00B34D7F" w:rsidP="00B34D7F">
      <w:pPr>
        <w:pStyle w:val="Heading1"/>
      </w:pPr>
      <w:r>
        <w:t>Conclusion</w:t>
      </w:r>
    </w:p>
    <w:p w14:paraId="7AA6E6A4" w14:textId="3C20589D" w:rsidR="003A7EF3" w:rsidRPr="0074606A" w:rsidRDefault="00B34D7F" w:rsidP="0074606A">
      <w:pPr>
        <w:rPr>
          <w:bCs/>
        </w:rPr>
      </w:pPr>
      <w:r>
        <w:rPr>
          <w:bCs/>
        </w:rPr>
        <w:t xml:space="preserve">The following </w:t>
      </w:r>
      <w:r w:rsidR="0074606A">
        <w:rPr>
          <w:bCs/>
        </w:rPr>
        <w:t>observations and proposals are made</w:t>
      </w:r>
    </w:p>
    <w:p w14:paraId="4084BEFA" w14:textId="72235BA4" w:rsidR="0074606A" w:rsidRDefault="0074606A" w:rsidP="00CB4F2B">
      <w:pPr>
        <w:pStyle w:val="Reference"/>
        <w:numPr>
          <w:ilvl w:val="0"/>
          <w:numId w:val="0"/>
        </w:numPr>
      </w:pPr>
    </w:p>
    <w:p w14:paraId="0976C61F" w14:textId="77777777" w:rsidR="005012F7" w:rsidRPr="005012F7" w:rsidRDefault="0074606A">
      <w:pPr>
        <w:pStyle w:val="TOC1"/>
        <w:rPr>
          <w:rFonts w:asciiTheme="minorHAnsi" w:eastAsiaTheme="minorEastAsia" w:hAnsiTheme="minorHAnsi" w:cstheme="minorBidi"/>
          <w:b w:val="0"/>
          <w:sz w:val="22"/>
          <w:lang w:eastAsia="sv-SE"/>
        </w:rPr>
      </w:pPr>
      <w:r w:rsidRPr="003B2322">
        <w:rPr>
          <w:b w:val="0"/>
          <w:bCs/>
        </w:rPr>
        <w:lastRenderedPageBreak/>
        <w:fldChar w:fldCharType="begin"/>
      </w:r>
      <w:r w:rsidRPr="003B2322">
        <w:rPr>
          <w:bCs/>
        </w:rPr>
        <w:instrText xml:space="preserve"> TOC \f \n \t "Observation;1" </w:instrText>
      </w:r>
      <w:r w:rsidRPr="003B2322">
        <w:rPr>
          <w:b w:val="0"/>
          <w:bCs/>
        </w:rPr>
        <w:fldChar w:fldCharType="separate"/>
      </w:r>
      <w:r w:rsidR="005012F7">
        <w:t>Observation 1</w:t>
      </w:r>
      <w:r w:rsidR="005012F7" w:rsidRPr="005012F7">
        <w:rPr>
          <w:rFonts w:asciiTheme="minorHAnsi" w:eastAsiaTheme="minorEastAsia" w:hAnsiTheme="minorHAnsi" w:cstheme="minorBidi"/>
          <w:b w:val="0"/>
          <w:sz w:val="22"/>
          <w:lang w:eastAsia="sv-SE"/>
        </w:rPr>
        <w:tab/>
      </w:r>
      <w:r w:rsidR="005012F7">
        <w:t>No need to broadcast service availability information to the UE for intra-frequency cell re-selection.</w:t>
      </w:r>
    </w:p>
    <w:p w14:paraId="481EE170" w14:textId="77777777" w:rsidR="005012F7" w:rsidRDefault="0074606A" w:rsidP="0074606A">
      <w:pPr>
        <w:pStyle w:val="BodyText"/>
        <w:rPr>
          <w:noProof/>
        </w:rPr>
      </w:pPr>
      <w:r w:rsidRPr="003B2322">
        <w:rPr>
          <w:b/>
          <w:bCs/>
        </w:rPr>
        <w:fldChar w:fldCharType="end"/>
      </w:r>
      <w:r w:rsidRPr="00590B0B">
        <w:rPr>
          <w:b/>
          <w:bCs/>
          <w:highlight w:val="green"/>
        </w:rPr>
        <w:fldChar w:fldCharType="begin"/>
      </w:r>
      <w:r w:rsidRPr="00590B0B">
        <w:rPr>
          <w:b/>
          <w:bCs/>
          <w:highlight w:val="green"/>
        </w:rPr>
        <w:instrText xml:space="preserve"> TOC \f \n \p " " \t "Proposal;1" </w:instrText>
      </w:r>
      <w:r w:rsidRPr="00590B0B">
        <w:rPr>
          <w:b/>
          <w:bCs/>
          <w:highlight w:val="green"/>
        </w:rPr>
        <w:fldChar w:fldCharType="separate"/>
      </w:r>
    </w:p>
    <w:p w14:paraId="63BB4DFE" w14:textId="77777777" w:rsidR="005012F7" w:rsidRPr="005012F7" w:rsidRDefault="005012F7">
      <w:pPr>
        <w:pStyle w:val="TOC1"/>
        <w:rPr>
          <w:rFonts w:asciiTheme="minorHAnsi" w:eastAsiaTheme="minorEastAsia" w:hAnsiTheme="minorHAnsi" w:cstheme="minorBidi"/>
          <w:b w:val="0"/>
          <w:sz w:val="22"/>
          <w:lang w:eastAsia="sv-SE"/>
        </w:rPr>
      </w:pPr>
      <w:r>
        <w:t>Proposal 1</w:t>
      </w:r>
      <w:r w:rsidRPr="005012F7">
        <w:rPr>
          <w:rFonts w:asciiTheme="minorHAnsi" w:eastAsiaTheme="minorEastAsia" w:hAnsiTheme="minorHAnsi" w:cstheme="minorBidi"/>
          <w:b w:val="0"/>
          <w:sz w:val="22"/>
          <w:lang w:eastAsia="sv-SE"/>
        </w:rPr>
        <w:tab/>
      </w:r>
      <w:r>
        <w:t>It is assumed the UE should follow the same PLMN selection principles as in LTE. RAT/frequency selection based on service availability can be handled after the PLMN selection.</w:t>
      </w:r>
    </w:p>
    <w:p w14:paraId="23ABEDFB" w14:textId="77777777" w:rsidR="005012F7" w:rsidRPr="005012F7" w:rsidRDefault="005012F7">
      <w:pPr>
        <w:pStyle w:val="TOC1"/>
        <w:rPr>
          <w:rFonts w:asciiTheme="minorHAnsi" w:eastAsiaTheme="minorEastAsia" w:hAnsiTheme="minorHAnsi" w:cstheme="minorBidi"/>
          <w:b w:val="0"/>
          <w:sz w:val="22"/>
          <w:lang w:eastAsia="sv-SE"/>
        </w:rPr>
      </w:pPr>
      <w:r>
        <w:t>Proposal 2</w:t>
      </w:r>
      <w:r w:rsidRPr="005012F7">
        <w:rPr>
          <w:rFonts w:asciiTheme="minorHAnsi" w:eastAsiaTheme="minorEastAsia" w:hAnsiTheme="minorHAnsi" w:cstheme="minorBidi"/>
          <w:b w:val="0"/>
          <w:sz w:val="22"/>
          <w:lang w:eastAsia="sv-SE"/>
        </w:rPr>
        <w:tab/>
      </w:r>
      <w:r>
        <w:t>Service based cell re-selection between frequencies and RATs for registered UEs should be possible to control by the network using dedicated signalling. The network should then handle the service availability aspects, i.e. the UE does not need to be aware of that the RAT / frequency selection is based on service availability.</w:t>
      </w:r>
    </w:p>
    <w:p w14:paraId="15D56E75" w14:textId="77777777" w:rsidR="005012F7" w:rsidRPr="005012F7" w:rsidRDefault="005012F7">
      <w:pPr>
        <w:pStyle w:val="TOC1"/>
        <w:rPr>
          <w:rFonts w:asciiTheme="minorHAnsi" w:eastAsiaTheme="minorEastAsia" w:hAnsiTheme="minorHAnsi" w:cstheme="minorBidi"/>
          <w:b w:val="0"/>
          <w:sz w:val="22"/>
          <w:lang w:eastAsia="sv-SE"/>
        </w:rPr>
      </w:pPr>
      <w:r>
        <w:t>Proposal 3</w:t>
      </w:r>
      <w:r w:rsidRPr="005012F7">
        <w:rPr>
          <w:rFonts w:asciiTheme="minorHAnsi" w:eastAsiaTheme="minorEastAsia" w:hAnsiTheme="minorHAnsi" w:cstheme="minorBidi"/>
          <w:b w:val="0"/>
          <w:sz w:val="22"/>
          <w:lang w:eastAsia="sv-SE"/>
        </w:rPr>
        <w:tab/>
      </w:r>
      <w:r>
        <w:t>Service availability per frequency or RAT should, to as large extent as possible, be handled by the network without the need for the UE to be aware of it.</w:t>
      </w:r>
    </w:p>
    <w:p w14:paraId="37FB41CA" w14:textId="77777777" w:rsidR="005012F7" w:rsidRPr="005012F7" w:rsidRDefault="005012F7">
      <w:pPr>
        <w:pStyle w:val="TOC1"/>
        <w:rPr>
          <w:rFonts w:asciiTheme="minorHAnsi" w:eastAsiaTheme="minorEastAsia" w:hAnsiTheme="minorHAnsi" w:cstheme="minorBidi"/>
          <w:b w:val="0"/>
          <w:sz w:val="22"/>
          <w:lang w:eastAsia="sv-SE"/>
        </w:rPr>
      </w:pPr>
      <w:r>
        <w:t>Proposal 4</w:t>
      </w:r>
      <w:r w:rsidRPr="005012F7">
        <w:rPr>
          <w:rFonts w:asciiTheme="minorHAnsi" w:eastAsiaTheme="minorEastAsia" w:hAnsiTheme="minorHAnsi" w:cstheme="minorBidi"/>
          <w:b w:val="0"/>
          <w:sz w:val="22"/>
          <w:lang w:eastAsia="sv-SE"/>
        </w:rPr>
        <w:tab/>
      </w:r>
      <w:r>
        <w:t>Generic mechanism should be defined for RAT/frequency selection within a PLMN which can be configured e.g. based on service availability, which then is transparent to the UE.</w:t>
      </w:r>
    </w:p>
    <w:p w14:paraId="517F9B96" w14:textId="4B82A882" w:rsidR="0074606A" w:rsidRPr="00CE0424" w:rsidRDefault="0074606A" w:rsidP="0074606A">
      <w:pPr>
        <w:pStyle w:val="Reference"/>
        <w:numPr>
          <w:ilvl w:val="0"/>
          <w:numId w:val="0"/>
        </w:numPr>
      </w:pPr>
      <w:r w:rsidRPr="00590B0B">
        <w:rPr>
          <w:b/>
          <w:bCs/>
          <w:highlight w:val="green"/>
        </w:rPr>
        <w:fldChar w:fldCharType="end"/>
      </w:r>
    </w:p>
    <w:sectPr w:rsidR="0074606A" w:rsidRPr="00CE0424">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01E73" w14:textId="77777777" w:rsidR="002166AD" w:rsidRDefault="002166AD">
      <w:r>
        <w:separator/>
      </w:r>
    </w:p>
  </w:endnote>
  <w:endnote w:type="continuationSeparator" w:id="0">
    <w:p w14:paraId="368F426A" w14:textId="77777777" w:rsidR="002166AD" w:rsidRDefault="002166AD">
      <w:r>
        <w:continuationSeparator/>
      </w:r>
    </w:p>
  </w:endnote>
  <w:endnote w:type="continuationNotice" w:id="1">
    <w:p w14:paraId="117EDC4F" w14:textId="77777777" w:rsidR="002166AD" w:rsidRDefault="00216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B196F50" w:rsidR="00584075" w:rsidRDefault="005840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5B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5B6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42390" w14:textId="77777777" w:rsidR="002166AD" w:rsidRDefault="002166AD">
      <w:r>
        <w:separator/>
      </w:r>
    </w:p>
  </w:footnote>
  <w:footnote w:type="continuationSeparator" w:id="0">
    <w:p w14:paraId="6D4A8FEB" w14:textId="77777777" w:rsidR="002166AD" w:rsidRDefault="002166AD">
      <w:r>
        <w:continuationSeparator/>
      </w:r>
    </w:p>
  </w:footnote>
  <w:footnote w:type="continuationNotice" w:id="1">
    <w:p w14:paraId="2D0E3C42" w14:textId="77777777" w:rsidR="002166AD" w:rsidRDefault="00216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584075" w:rsidRDefault="0058407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584075" w:rsidRDefault="00584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756336"/>
    <w:multiLevelType w:val="hybridMultilevel"/>
    <w:tmpl w:val="C5C6B092"/>
    <w:lvl w:ilvl="0" w:tplc="40D23C1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D95E41"/>
    <w:multiLevelType w:val="hybridMultilevel"/>
    <w:tmpl w:val="B22A9584"/>
    <w:lvl w:ilvl="0" w:tplc="4B8A672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679BB"/>
    <w:multiLevelType w:val="hybridMultilevel"/>
    <w:tmpl w:val="811218DE"/>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81C91"/>
    <w:multiLevelType w:val="hybridMultilevel"/>
    <w:tmpl w:val="08B0AA72"/>
    <w:lvl w:ilvl="0" w:tplc="DBF02B2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050444"/>
    <w:multiLevelType w:val="hybridMultilevel"/>
    <w:tmpl w:val="C82A9F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2D1C95"/>
    <w:multiLevelType w:val="hybridMultilevel"/>
    <w:tmpl w:val="536CDED2"/>
    <w:lvl w:ilvl="0" w:tplc="B32888B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8"/>
  </w:num>
  <w:num w:numId="8">
    <w:abstractNumId w:val="11"/>
  </w:num>
  <w:num w:numId="9">
    <w:abstractNumId w:val="9"/>
  </w:num>
  <w:num w:numId="10">
    <w:abstractNumId w:val="2"/>
  </w:num>
  <w:num w:numId="11">
    <w:abstractNumId w:val="1"/>
  </w:num>
  <w:num w:numId="12">
    <w:abstractNumId w:val="0"/>
  </w:num>
  <w:num w:numId="13">
    <w:abstractNumId w:val="17"/>
  </w:num>
  <w:num w:numId="14">
    <w:abstractNumId w:val="19"/>
  </w:num>
  <w:num w:numId="15">
    <w:abstractNumId w:val="8"/>
  </w:num>
  <w:num w:numId="16">
    <w:abstractNumId w:val="12"/>
    <w:lvlOverride w:ilvl="0">
      <w:startOverride w:val="1"/>
    </w:lvlOverride>
  </w:num>
  <w:num w:numId="17">
    <w:abstractNumId w:val="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7"/>
  </w:num>
  <w:num w:numId="21">
    <w:abstractNumId w:val="17"/>
    <w:lvlOverride w:ilvl="0">
      <w:startOverride w:val="1"/>
    </w:lvlOverride>
  </w:num>
  <w:num w:numId="22">
    <w:abstractNumId w:val="12"/>
    <w:lvlOverride w:ilvl="0">
      <w:startOverride w:val="1"/>
    </w:lvlOverride>
  </w:num>
  <w:num w:numId="23">
    <w:abstractNumId w:val="15"/>
  </w:num>
  <w:num w:numId="24">
    <w:abstractNumId w:val="17"/>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25B8"/>
    <w:rsid w:val="00034C15"/>
    <w:rsid w:val="00036BA1"/>
    <w:rsid w:val="000422E2"/>
    <w:rsid w:val="00042F22"/>
    <w:rsid w:val="000444EF"/>
    <w:rsid w:val="00050FFE"/>
    <w:rsid w:val="00052A07"/>
    <w:rsid w:val="000534E3"/>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6AD"/>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2B4"/>
    <w:rsid w:val="003477B1"/>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7EBD"/>
    <w:rsid w:val="004E2680"/>
    <w:rsid w:val="004E28F9"/>
    <w:rsid w:val="004E462E"/>
    <w:rsid w:val="004E56DC"/>
    <w:rsid w:val="004E76F4"/>
    <w:rsid w:val="004F0B4E"/>
    <w:rsid w:val="004F0B6C"/>
    <w:rsid w:val="004F2078"/>
    <w:rsid w:val="004F4DA3"/>
    <w:rsid w:val="005012F7"/>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4A91"/>
    <w:rsid w:val="00895386"/>
    <w:rsid w:val="00897F60"/>
    <w:rsid w:val="008A21FF"/>
    <w:rsid w:val="008A2CE2"/>
    <w:rsid w:val="008A30AC"/>
    <w:rsid w:val="008A44B8"/>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48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5B6A"/>
    <w:rsid w:val="00C26FAA"/>
    <w:rsid w:val="00C279B5"/>
    <w:rsid w:val="00C27C45"/>
    <w:rsid w:val="00C3719D"/>
    <w:rsid w:val="00C413D5"/>
    <w:rsid w:val="00C44F1F"/>
    <w:rsid w:val="00C50286"/>
    <w:rsid w:val="00C54995"/>
    <w:rsid w:val="00C54D41"/>
    <w:rsid w:val="00C60783"/>
    <w:rsid w:val="00C64672"/>
    <w:rsid w:val="00C66EF3"/>
    <w:rsid w:val="00C70697"/>
    <w:rsid w:val="00C728A1"/>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C4A"/>
    <w:rsid w:val="00CA1ED8"/>
    <w:rsid w:val="00CA5063"/>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1741"/>
    <w:rsid w:val="00DB377D"/>
    <w:rsid w:val="00DC2D36"/>
    <w:rsid w:val="00DC53EF"/>
    <w:rsid w:val="00DC597C"/>
    <w:rsid w:val="00DD1C73"/>
    <w:rsid w:val="00DE5608"/>
    <w:rsid w:val="00DE58D0"/>
    <w:rsid w:val="00DE654F"/>
    <w:rsid w:val="00DE7FB8"/>
    <w:rsid w:val="00DF0B6E"/>
    <w:rsid w:val="00DF15E0"/>
    <w:rsid w:val="00DF37A0"/>
    <w:rsid w:val="00E00520"/>
    <w:rsid w:val="00E110E7"/>
    <w:rsid w:val="00E11B20"/>
    <w:rsid w:val="00E17FA2"/>
    <w:rsid w:val="00E22330"/>
    <w:rsid w:val="00E30B5A"/>
    <w:rsid w:val="00E3123D"/>
    <w:rsid w:val="00E31461"/>
    <w:rsid w:val="00E31D43"/>
    <w:rsid w:val="00E32608"/>
    <w:rsid w:val="00E34188"/>
    <w:rsid w:val="00E345CD"/>
    <w:rsid w:val="00E34B6E"/>
    <w:rsid w:val="00E35559"/>
    <w:rsid w:val="00E36751"/>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5E5E"/>
    <w:rsid w:val="00F76EFA"/>
    <w:rsid w:val="00F804BE"/>
    <w:rsid w:val="00F817CE"/>
    <w:rsid w:val="00F82BC4"/>
    <w:rsid w:val="00F8456C"/>
    <w:rsid w:val="00F8580E"/>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5NUHHDQN7SK2-1-182740</_dlc_DocId>
    <_dlc_DocIdUrl xmlns="08b2df90-05d3-4030-90d4-c9feeb4a1cd9">
      <Url>https://ericoll.internal.ericsson.com/sites/star/_layouts/DocIdRedir.aspx?ID=5NUHHDQN7SK2-1-182740</Url>
      <Description>5NUHHDQN7SK2-1-182740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file>

<file path=customXml/itemProps2.xml><?xml version="1.0" encoding="utf-8"?>
<ds:datastoreItem xmlns:ds="http://schemas.openxmlformats.org/officeDocument/2006/customXml" ds:itemID="{F3A45EBD-B69B-4295-ABEF-9A3F985936B7}"/>
</file>

<file path=customXml/itemProps3.xml><?xml version="1.0" encoding="utf-8"?>
<ds:datastoreItem xmlns:ds="http://schemas.openxmlformats.org/officeDocument/2006/customXml" ds:itemID="{EC5BD4F2-5FF9-4F53-A0EE-D4E25420298B}"/>
</file>

<file path=customXml/itemProps4.xml><?xml version="1.0" encoding="utf-8"?>
<ds:datastoreItem xmlns:ds="http://schemas.openxmlformats.org/officeDocument/2006/customXml" ds:itemID="{BD35875F-D3D3-4E2C-A724-E963E51FA1FB}"/>
</file>

<file path=customXml/itemProps5.xml><?xml version="1.0" encoding="utf-8"?>
<ds:datastoreItem xmlns:ds="http://schemas.openxmlformats.org/officeDocument/2006/customXml" ds:itemID="{8B270D20-FA8B-4805-9874-1117CB67C44F}"/>
</file>

<file path=customXml/itemProps6.xml><?xml version="1.0" encoding="utf-8"?>
<ds:datastoreItem xmlns:ds="http://schemas.openxmlformats.org/officeDocument/2006/customXml" ds:itemID="{F25CBC49-8F74-4D4D-9EF6-6BCF3A574255}"/>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2</cp:revision>
  <cp:lastPrinted>2008-01-31T06:09:00Z</cp:lastPrinted>
  <dcterms:created xsi:type="dcterms:W3CDTF">2017-09-27T21:26:00Z</dcterms:created>
  <dcterms:modified xsi:type="dcterms:W3CDTF">2017-09-27T21:26:00Z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173805ba-9c5b-43c3-bbd3-22193eb68e2f</vt:lpwstr>
  </property>
</Properties>
</file>